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F37D91" w:rsidP="00B84D5C">
      <w:pPr>
        <w:pStyle w:val="Heading1"/>
      </w:pPr>
      <w:bookmarkStart w:id="0" w:name="_GoBack"/>
      <w:bookmarkEnd w:id="0"/>
      <w:r>
        <w:t>Simple Steps for Generating More Leads with LinkedIn</w:t>
      </w:r>
    </w:p>
    <w:p w:rsidR="00792735" w:rsidRDefault="00792735" w:rsidP="00792735"/>
    <w:p w:rsidR="00792735" w:rsidRDefault="00F37D91" w:rsidP="00792735">
      <w:r>
        <w:t xml:space="preserve">If you've been struggling to generate new leads for your business, you may be one of the many entrepreneurs that are overlooking a potent tool. </w:t>
      </w:r>
      <w:r w:rsidR="00B976E0">
        <w:t>While there are a ton of methods for generating more leads, LinkedIn is a limitless lead generating tool. Here are five simple steps that you can take to generate more leads with LinkedIn.</w:t>
      </w:r>
    </w:p>
    <w:p w:rsidR="00B976E0" w:rsidRDefault="00B976E0" w:rsidP="00792735"/>
    <w:p w:rsidR="00B976E0" w:rsidRDefault="00F37D91" w:rsidP="00792735">
      <w:pPr>
        <w:rPr>
          <w:b/>
        </w:rPr>
      </w:pPr>
      <w:r>
        <w:rPr>
          <w:b/>
        </w:rPr>
        <w:t>Optimize Your Profile</w:t>
      </w:r>
    </w:p>
    <w:p w:rsidR="00A233F6" w:rsidRDefault="00F37D91" w:rsidP="00792735">
      <w:r>
        <w:t xml:space="preserve">Your LinkedIn profile needs to be optimized if you are planning on using the platform to connect </w:t>
      </w:r>
      <w:r>
        <w:t>with people that you don't know. When you create a professional profile with a high-quality picture that showcases your business and include an engaging biography, prospects are going to want to know more.</w:t>
      </w:r>
    </w:p>
    <w:p w:rsidR="00BE56FD" w:rsidRDefault="00BE56FD" w:rsidP="00792735"/>
    <w:p w:rsidR="00BE56FD" w:rsidRDefault="00F37D91" w:rsidP="00792735">
      <w:pPr>
        <w:rPr>
          <w:b/>
        </w:rPr>
      </w:pPr>
      <w:r>
        <w:rPr>
          <w:b/>
        </w:rPr>
        <w:t>Create Your Own Group</w:t>
      </w:r>
    </w:p>
    <w:p w:rsidR="00BE56FD" w:rsidRDefault="00F37D91" w:rsidP="00792735">
      <w:r>
        <w:t xml:space="preserve">A powerful way to generate </w:t>
      </w:r>
      <w:r>
        <w:t>more leads is creating your own group on LinkedIn. Not only will this help to generate more leads, but it will also establish you as a thought leader within your niche. While starting a LinkedIn group is easy, growing and maintaining your group will take a</w:t>
      </w:r>
      <w:r>
        <w:t xml:space="preserve"> bit more work. Before you can start adding contacts to your group, you need to be sure to have some content already created.</w:t>
      </w:r>
    </w:p>
    <w:p w:rsidR="00443644" w:rsidRDefault="00443644" w:rsidP="00792735"/>
    <w:p w:rsidR="00443644" w:rsidRDefault="00F37D91" w:rsidP="00792735">
      <w:pPr>
        <w:rPr>
          <w:b/>
        </w:rPr>
      </w:pPr>
      <w:r>
        <w:rPr>
          <w:b/>
        </w:rPr>
        <w:t>Create a List of Potential Customers</w:t>
      </w:r>
    </w:p>
    <w:p w:rsidR="00443644" w:rsidRDefault="00F37D91" w:rsidP="00792735">
      <w:r>
        <w:t>Once you've created your group and you have some content created, you'll want to start build</w:t>
      </w:r>
      <w:r>
        <w:t>ing a list of potential leads. Use the filters on LinkedIn's built-in search to find the best leads for your business. Focus your attention on people in your industry who are roughly at the same level as you.</w:t>
      </w:r>
    </w:p>
    <w:p w:rsidR="00694DB2" w:rsidRDefault="00694DB2" w:rsidP="00792735"/>
    <w:p w:rsidR="00694DB2" w:rsidRDefault="00F37D91" w:rsidP="00792735">
      <w:pPr>
        <w:rPr>
          <w:b/>
        </w:rPr>
      </w:pPr>
      <w:r>
        <w:rPr>
          <w:b/>
        </w:rPr>
        <w:t xml:space="preserve">Start Connecting </w:t>
      </w:r>
    </w:p>
    <w:p w:rsidR="00694DB2" w:rsidRDefault="00F37D91" w:rsidP="00792735">
      <w:r>
        <w:t xml:space="preserve">After you have your list of </w:t>
      </w:r>
      <w:r>
        <w:t>potential customers, you'll need to start reaching out and start connecting with them. Before you send out the messages requesting to connect, make sure your profile is optimized for the industry that you're reaching out to. This process is the most time-c</w:t>
      </w:r>
      <w:r>
        <w:t>onsuming aspect of the entire process but will be the most rewarding. You don't have to send an elaborate message; a simple message will do just fine.</w:t>
      </w:r>
    </w:p>
    <w:p w:rsidR="00694DB2" w:rsidRDefault="00694DB2" w:rsidP="00792735"/>
    <w:p w:rsidR="00694DB2" w:rsidRDefault="00F37D91" w:rsidP="00792735">
      <w:pPr>
        <w:rPr>
          <w:b/>
        </w:rPr>
      </w:pPr>
      <w:r>
        <w:rPr>
          <w:b/>
        </w:rPr>
        <w:t>Engage with Your Members</w:t>
      </w:r>
    </w:p>
    <w:p w:rsidR="00694DB2" w:rsidRDefault="00F37D91" w:rsidP="00792735">
      <w:r>
        <w:lastRenderedPageBreak/>
        <w:t>The final step for generating more leads with LinkedIn is to start engaging wit</w:t>
      </w:r>
      <w:r>
        <w:t>h your audience and then close the sale. You need to pace this step and spend several months building up a rapport with the members of your group. Work to become known as an influencer and industry leader by regularly publishing content.</w:t>
      </w:r>
    </w:p>
    <w:p w:rsidR="00650B91" w:rsidRDefault="00650B91" w:rsidP="00792735"/>
    <w:p w:rsidR="00650B91" w:rsidRPr="00694DB2" w:rsidRDefault="00F37D91" w:rsidP="00792735">
      <w:r>
        <w:t>Generating more l</w:t>
      </w:r>
      <w:r>
        <w:t>eads to increase sales is a time-consuming process. It can take months before you start to see results. By using the above strategy, you will generate more conversions than you ever thought possible.</w:t>
      </w:r>
    </w:p>
    <w:sectPr w:rsidR="00650B91" w:rsidRPr="00694DB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D5C"/>
    <w:rsid w:val="003248BD"/>
    <w:rsid w:val="00443644"/>
    <w:rsid w:val="005F43CB"/>
    <w:rsid w:val="0064063D"/>
    <w:rsid w:val="00650B91"/>
    <w:rsid w:val="00660AAD"/>
    <w:rsid w:val="00694DB2"/>
    <w:rsid w:val="00792735"/>
    <w:rsid w:val="00936182"/>
    <w:rsid w:val="00A233F6"/>
    <w:rsid w:val="00B84D5C"/>
    <w:rsid w:val="00B976E0"/>
    <w:rsid w:val="00BE56FD"/>
    <w:rsid w:val="00E61A83"/>
    <w:rsid w:val="00ED7616"/>
    <w:rsid w:val="00F3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FDF7912-4E41-9B45-82CD-B4E524B81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426</Words>
  <Characters>2065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2018-12-09T17:31:00Z</dcterms:created>
  <dcterms:modified xsi:type="dcterms:W3CDTF">2018-12-09T17:31:00Z</dcterms:modified>
  <cp:category/>
</cp:coreProperties>
</file>